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766" w:rsidRPr="005C6DBE" w:rsidRDefault="00AA0766" w:rsidP="005C6DBE">
      <w:pPr>
        <w:jc w:val="center"/>
        <w:rPr>
          <w:sz w:val="28"/>
          <w:szCs w:val="28"/>
        </w:rPr>
      </w:pPr>
      <w:r w:rsidRPr="005C6DBE">
        <w:rPr>
          <w:sz w:val="28"/>
          <w:szCs w:val="28"/>
        </w:rPr>
        <w:t>Ставропольский край</w:t>
      </w:r>
    </w:p>
    <w:p w:rsidR="00AA0766" w:rsidRPr="005C6DBE" w:rsidRDefault="00AA0766" w:rsidP="005C6DBE">
      <w:pPr>
        <w:jc w:val="center"/>
        <w:rPr>
          <w:sz w:val="28"/>
          <w:szCs w:val="28"/>
        </w:rPr>
      </w:pPr>
      <w:r w:rsidRPr="005C6DBE">
        <w:rPr>
          <w:sz w:val="28"/>
          <w:szCs w:val="28"/>
        </w:rPr>
        <w:t>Степновский муниципальный район</w:t>
      </w:r>
    </w:p>
    <w:p w:rsidR="00AA0766" w:rsidRPr="005C6DBE" w:rsidRDefault="00AA0766" w:rsidP="005C6DBE">
      <w:pPr>
        <w:jc w:val="center"/>
        <w:rPr>
          <w:sz w:val="28"/>
          <w:szCs w:val="28"/>
        </w:rPr>
      </w:pPr>
      <w:r w:rsidRPr="005C6DBE">
        <w:rPr>
          <w:sz w:val="28"/>
          <w:szCs w:val="28"/>
        </w:rPr>
        <w:t>Школьный этап всероссийской олимпиады школьников по технологии</w:t>
      </w:r>
    </w:p>
    <w:p w:rsidR="00AA0766" w:rsidRPr="005C6DBE" w:rsidRDefault="00AA0766" w:rsidP="005C6DBE">
      <w:pPr>
        <w:jc w:val="center"/>
        <w:rPr>
          <w:sz w:val="28"/>
          <w:szCs w:val="28"/>
        </w:rPr>
      </w:pPr>
      <w:r w:rsidRPr="005C6DBE">
        <w:rPr>
          <w:sz w:val="28"/>
          <w:szCs w:val="28"/>
        </w:rPr>
        <w:t>2020/21 учебного года</w:t>
      </w:r>
    </w:p>
    <w:p w:rsidR="00AA0766" w:rsidRPr="005C6DBE" w:rsidRDefault="00AA0766" w:rsidP="005C6DBE">
      <w:pPr>
        <w:ind w:right="-286"/>
        <w:jc w:val="center"/>
        <w:rPr>
          <w:sz w:val="28"/>
          <w:szCs w:val="28"/>
        </w:rPr>
      </w:pPr>
      <w:r w:rsidRPr="005C6DBE">
        <w:rPr>
          <w:sz w:val="28"/>
          <w:szCs w:val="28"/>
        </w:rPr>
        <w:t>8 класс</w:t>
      </w:r>
    </w:p>
    <w:p w:rsidR="00AA0766" w:rsidRPr="005C6DBE" w:rsidRDefault="00AA0766">
      <w:pPr>
        <w:rPr>
          <w:sz w:val="28"/>
          <w:szCs w:val="28"/>
        </w:rPr>
      </w:pPr>
    </w:p>
    <w:p w:rsidR="00AA0766" w:rsidRPr="005C6DBE" w:rsidRDefault="00AA0766">
      <w:pPr>
        <w:rPr>
          <w:sz w:val="28"/>
          <w:szCs w:val="28"/>
        </w:rPr>
      </w:pPr>
      <w:r w:rsidRPr="005C6DBE">
        <w:rPr>
          <w:b/>
          <w:sz w:val="28"/>
          <w:szCs w:val="28"/>
        </w:rPr>
        <w:t>Тест.</w:t>
      </w:r>
      <w:r>
        <w:rPr>
          <w:sz w:val="28"/>
          <w:szCs w:val="28"/>
        </w:rPr>
        <w:t xml:space="preserve"> </w:t>
      </w:r>
      <w:r w:rsidRPr="005C6DBE">
        <w:rPr>
          <w:sz w:val="28"/>
          <w:szCs w:val="28"/>
        </w:rPr>
        <w:t>За каждый правильный ответ  1 балл</w:t>
      </w:r>
    </w:p>
    <w:p w:rsidR="00AA0766" w:rsidRPr="005C6DBE" w:rsidRDefault="00AA0766" w:rsidP="00262145">
      <w:pPr>
        <w:jc w:val="both"/>
        <w:rPr>
          <w:b/>
          <w:sz w:val="28"/>
          <w:szCs w:val="28"/>
        </w:rPr>
      </w:pPr>
    </w:p>
    <w:p w:rsidR="00AA0766" w:rsidRPr="005C6DBE" w:rsidRDefault="00AA0766" w:rsidP="00262145">
      <w:pPr>
        <w:jc w:val="both"/>
        <w:rPr>
          <w:sz w:val="28"/>
          <w:szCs w:val="28"/>
        </w:rPr>
      </w:pPr>
      <w:r w:rsidRPr="005C6DBE">
        <w:rPr>
          <w:b/>
          <w:sz w:val="28"/>
          <w:szCs w:val="28"/>
        </w:rPr>
        <w:t xml:space="preserve">1.  Впишите в правую колонку таблицы термин из приведенного списка, соответствующий его определению: </w:t>
      </w:r>
      <w:r w:rsidRPr="005C6DBE">
        <w:rPr>
          <w:sz w:val="28"/>
          <w:szCs w:val="28"/>
        </w:rPr>
        <w:t>простой бутерброд, сандвич, канапе, гренки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556"/>
      </w:tblGrid>
      <w:tr w:rsidR="00AA0766" w:rsidRPr="005C6DBE" w:rsidTr="00262145">
        <w:tc>
          <w:tcPr>
            <w:tcW w:w="7128" w:type="dxa"/>
          </w:tcPr>
          <w:p w:rsidR="00AA0766" w:rsidRPr="005C6DBE" w:rsidRDefault="00AA0766">
            <w:pPr>
              <w:pStyle w:val="BodyText"/>
              <w:ind w:firstLine="720"/>
              <w:rPr>
                <w:b/>
                <w:sz w:val="28"/>
                <w:szCs w:val="28"/>
              </w:rPr>
            </w:pPr>
            <w:r w:rsidRPr="005C6DBE">
              <w:rPr>
                <w:b/>
                <w:sz w:val="28"/>
                <w:szCs w:val="28"/>
              </w:rPr>
              <w:t>Определение</w:t>
            </w:r>
          </w:p>
        </w:tc>
        <w:tc>
          <w:tcPr>
            <w:tcW w:w="2556" w:type="dxa"/>
          </w:tcPr>
          <w:p w:rsidR="00AA0766" w:rsidRPr="005C6DBE" w:rsidRDefault="00AA0766">
            <w:pPr>
              <w:pStyle w:val="BodyText"/>
              <w:ind w:firstLine="720"/>
              <w:rPr>
                <w:b/>
                <w:sz w:val="28"/>
                <w:szCs w:val="28"/>
              </w:rPr>
            </w:pPr>
            <w:r w:rsidRPr="005C6DBE">
              <w:rPr>
                <w:b/>
                <w:sz w:val="28"/>
                <w:szCs w:val="28"/>
              </w:rPr>
              <w:t>Термин</w:t>
            </w:r>
          </w:p>
        </w:tc>
      </w:tr>
      <w:tr w:rsidR="00AA0766" w:rsidRPr="005C6DBE" w:rsidTr="00262145">
        <w:tc>
          <w:tcPr>
            <w:tcW w:w="7128" w:type="dxa"/>
          </w:tcPr>
          <w:p w:rsidR="00AA0766" w:rsidRPr="005C6DBE" w:rsidRDefault="00AA0766">
            <w:pPr>
              <w:pStyle w:val="BodyText"/>
              <w:ind w:firstLine="142"/>
              <w:rPr>
                <w:sz w:val="28"/>
                <w:szCs w:val="28"/>
              </w:rPr>
            </w:pPr>
            <w:r w:rsidRPr="005C6DBE">
              <w:rPr>
                <w:sz w:val="28"/>
                <w:szCs w:val="28"/>
              </w:rPr>
              <w:t>а) Маленькие закусочные бутерброды</w:t>
            </w:r>
          </w:p>
        </w:tc>
        <w:tc>
          <w:tcPr>
            <w:tcW w:w="2556" w:type="dxa"/>
          </w:tcPr>
          <w:p w:rsidR="00AA0766" w:rsidRPr="005C6DBE" w:rsidRDefault="00AA076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AA0766" w:rsidRPr="005C6DBE" w:rsidTr="00262145">
        <w:tc>
          <w:tcPr>
            <w:tcW w:w="7128" w:type="dxa"/>
          </w:tcPr>
          <w:p w:rsidR="00AA0766" w:rsidRPr="005C6DBE" w:rsidRDefault="00AA0766">
            <w:pPr>
              <w:pStyle w:val="BodyText"/>
              <w:ind w:firstLine="142"/>
              <w:rPr>
                <w:sz w:val="28"/>
                <w:szCs w:val="28"/>
              </w:rPr>
            </w:pPr>
            <w:r w:rsidRPr="005C6DBE">
              <w:rPr>
                <w:sz w:val="28"/>
                <w:szCs w:val="28"/>
              </w:rPr>
              <w:t>б) Бутерброд с одним продуктом</w:t>
            </w:r>
          </w:p>
        </w:tc>
        <w:tc>
          <w:tcPr>
            <w:tcW w:w="2556" w:type="dxa"/>
          </w:tcPr>
          <w:p w:rsidR="00AA0766" w:rsidRPr="005C6DBE" w:rsidRDefault="00AA076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AA0766" w:rsidRPr="005C6DBE" w:rsidTr="00262145">
        <w:tc>
          <w:tcPr>
            <w:tcW w:w="7128" w:type="dxa"/>
          </w:tcPr>
          <w:p w:rsidR="00AA0766" w:rsidRPr="005C6DBE" w:rsidRDefault="00AA0766">
            <w:pPr>
              <w:pStyle w:val="BodyText"/>
              <w:ind w:firstLine="142"/>
              <w:rPr>
                <w:sz w:val="28"/>
                <w:szCs w:val="28"/>
              </w:rPr>
            </w:pPr>
            <w:r w:rsidRPr="005C6DBE">
              <w:rPr>
                <w:sz w:val="28"/>
                <w:szCs w:val="28"/>
              </w:rPr>
              <w:t>в) Бутерброд на обжаренном ломтике хлеба</w:t>
            </w:r>
          </w:p>
        </w:tc>
        <w:tc>
          <w:tcPr>
            <w:tcW w:w="2556" w:type="dxa"/>
          </w:tcPr>
          <w:p w:rsidR="00AA0766" w:rsidRPr="005C6DBE" w:rsidRDefault="00AA076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AA0766" w:rsidRPr="005C6DBE" w:rsidTr="00262145">
        <w:tc>
          <w:tcPr>
            <w:tcW w:w="7128" w:type="dxa"/>
          </w:tcPr>
          <w:p w:rsidR="00AA0766" w:rsidRPr="005C6DBE" w:rsidRDefault="00AA0766">
            <w:pPr>
              <w:pStyle w:val="BodyText"/>
              <w:ind w:firstLine="142"/>
              <w:rPr>
                <w:sz w:val="28"/>
                <w:szCs w:val="28"/>
              </w:rPr>
            </w:pPr>
            <w:r w:rsidRPr="005C6DBE">
              <w:rPr>
                <w:sz w:val="28"/>
                <w:szCs w:val="28"/>
              </w:rPr>
              <w:t>г) Закрытый бутерброд</w:t>
            </w:r>
          </w:p>
        </w:tc>
        <w:tc>
          <w:tcPr>
            <w:tcW w:w="2556" w:type="dxa"/>
          </w:tcPr>
          <w:p w:rsidR="00AA0766" w:rsidRPr="005C6DBE" w:rsidRDefault="00AA076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AA0766" w:rsidRPr="005C6DBE" w:rsidRDefault="00AA0766" w:rsidP="007B2082">
      <w:pPr>
        <w:pStyle w:val="Heading2"/>
        <w:spacing w:before="0"/>
        <w:rPr>
          <w:rFonts w:ascii="Times New Roman" w:hAnsi="Times New Roman"/>
          <w:b w:val="0"/>
          <w:sz w:val="28"/>
          <w:szCs w:val="28"/>
        </w:rPr>
      </w:pPr>
      <w:r w:rsidRPr="005C6DBE">
        <w:rPr>
          <w:rFonts w:ascii="Times New Roman" w:hAnsi="Times New Roman"/>
          <w:color w:val="000000"/>
          <w:sz w:val="28"/>
          <w:szCs w:val="28"/>
        </w:rPr>
        <w:t>2. Прибавки к меркам необходимы для того, чтобы</w:t>
      </w:r>
    </w:p>
    <w:p w:rsidR="00AA0766" w:rsidRPr="005C6DBE" w:rsidRDefault="00AA0766" w:rsidP="00262145">
      <w:pPr>
        <w:jc w:val="both"/>
        <w:rPr>
          <w:sz w:val="28"/>
          <w:szCs w:val="28"/>
        </w:rPr>
      </w:pPr>
      <w:r w:rsidRPr="005C6DBE">
        <w:rPr>
          <w:sz w:val="28"/>
          <w:szCs w:val="28"/>
        </w:rPr>
        <w:t>а)  компенсировать изменение размеров одежды после стирки</w:t>
      </w:r>
    </w:p>
    <w:p w:rsidR="00AA0766" w:rsidRPr="005C6DBE" w:rsidRDefault="00AA0766" w:rsidP="00262145">
      <w:pPr>
        <w:jc w:val="both"/>
        <w:rPr>
          <w:sz w:val="28"/>
          <w:szCs w:val="28"/>
        </w:rPr>
      </w:pPr>
      <w:r w:rsidRPr="005C6DBE">
        <w:rPr>
          <w:sz w:val="28"/>
          <w:szCs w:val="28"/>
        </w:rPr>
        <w:t>б)  обеспечить свободу облегания изделия на фигуре</w:t>
      </w:r>
    </w:p>
    <w:p w:rsidR="00AA0766" w:rsidRPr="005C6DBE" w:rsidRDefault="00AA0766" w:rsidP="00262145">
      <w:pPr>
        <w:jc w:val="both"/>
        <w:rPr>
          <w:sz w:val="28"/>
          <w:szCs w:val="28"/>
        </w:rPr>
      </w:pPr>
      <w:r w:rsidRPr="005C6DBE">
        <w:rPr>
          <w:sz w:val="28"/>
          <w:szCs w:val="28"/>
        </w:rPr>
        <w:t>в)  увеличить размеры деталей для обработки срезов</w:t>
      </w:r>
    </w:p>
    <w:p w:rsidR="00AA0766" w:rsidRPr="005C6DBE" w:rsidRDefault="00AA0766" w:rsidP="00262145">
      <w:pPr>
        <w:jc w:val="both"/>
        <w:rPr>
          <w:sz w:val="28"/>
          <w:szCs w:val="28"/>
        </w:rPr>
      </w:pPr>
      <w:r w:rsidRPr="005C6DBE">
        <w:rPr>
          <w:sz w:val="28"/>
          <w:szCs w:val="28"/>
        </w:rPr>
        <w:t xml:space="preserve">г)  увеличить размер одежды </w:t>
      </w:r>
    </w:p>
    <w:p w:rsidR="00AA0766" w:rsidRPr="005C6DBE" w:rsidRDefault="00AA0766" w:rsidP="00262145">
      <w:pPr>
        <w:ind w:left="426" w:hanging="426"/>
        <w:rPr>
          <w:b/>
          <w:spacing w:val="-1"/>
          <w:sz w:val="28"/>
          <w:szCs w:val="28"/>
        </w:rPr>
      </w:pPr>
      <w:r w:rsidRPr="005C6DBE">
        <w:rPr>
          <w:b/>
          <w:spacing w:val="-1"/>
          <w:sz w:val="28"/>
          <w:szCs w:val="28"/>
        </w:rPr>
        <w:t>3. На рисунке представлен чертеж прямой юбки. Определите модель</w:t>
      </w:r>
    </w:p>
    <w:p w:rsidR="00AA0766" w:rsidRPr="005C6DBE" w:rsidRDefault="00AA0766" w:rsidP="00262145">
      <w:pPr>
        <w:ind w:left="426" w:hanging="426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277.65pt;width:177.75pt;height:178.5pt;z-index:251658240;visibility:visible;mso-position-horizontal:left;mso-position-horizontal-relative:margin;mso-position-vertical-relative:margin">
            <v:imagedata r:id="rId5" o:title=""/>
            <w10:wrap type="square" anchorx="margin" anchory="margin"/>
          </v:shape>
        </w:pict>
      </w:r>
      <w:r w:rsidRPr="005C6DBE">
        <w:rPr>
          <w:sz w:val="28"/>
          <w:szCs w:val="28"/>
        </w:rPr>
        <w:t xml:space="preserve"> </w:t>
      </w:r>
    </w:p>
    <w:p w:rsidR="00AA0766" w:rsidRPr="005C6DBE" w:rsidRDefault="00AA0766" w:rsidP="00262145">
      <w:pPr>
        <w:ind w:left="426" w:hanging="426"/>
        <w:rPr>
          <w:sz w:val="28"/>
          <w:szCs w:val="28"/>
        </w:rPr>
      </w:pPr>
    </w:p>
    <w:p w:rsidR="00AA0766" w:rsidRPr="005C6DBE" w:rsidRDefault="00AA0766" w:rsidP="00262145">
      <w:pPr>
        <w:ind w:left="426" w:hanging="426"/>
        <w:rPr>
          <w:sz w:val="28"/>
          <w:szCs w:val="28"/>
        </w:rPr>
      </w:pPr>
    </w:p>
    <w:p w:rsidR="00AA0766" w:rsidRPr="005C6DBE" w:rsidRDefault="00AA0766" w:rsidP="00262145">
      <w:pPr>
        <w:ind w:left="426" w:hanging="426"/>
        <w:rPr>
          <w:bCs/>
          <w:sz w:val="28"/>
          <w:szCs w:val="28"/>
        </w:rPr>
      </w:pPr>
      <w:r w:rsidRPr="005C6DBE">
        <w:rPr>
          <w:sz w:val="28"/>
          <w:szCs w:val="28"/>
        </w:rPr>
        <w:t>а)</w:t>
      </w:r>
      <w:r w:rsidRPr="005C6DBE">
        <w:rPr>
          <w:bCs/>
          <w:sz w:val="28"/>
          <w:szCs w:val="28"/>
        </w:rPr>
        <w:t xml:space="preserve"> </w:t>
      </w:r>
      <w:r w:rsidRPr="005C6DBE">
        <w:rPr>
          <w:sz w:val="28"/>
          <w:szCs w:val="28"/>
        </w:rPr>
        <w:t xml:space="preserve"> </w:t>
      </w:r>
      <w:r w:rsidRPr="005C6DBE">
        <w:rPr>
          <w:bCs/>
          <w:sz w:val="28"/>
          <w:szCs w:val="28"/>
        </w:rPr>
        <w:t>прямая юбка с запахом и сборкой по линии талии;</w:t>
      </w:r>
    </w:p>
    <w:p w:rsidR="00AA0766" w:rsidRPr="005C6DBE" w:rsidRDefault="00AA0766" w:rsidP="00262145">
      <w:pPr>
        <w:ind w:left="426" w:hanging="426"/>
        <w:rPr>
          <w:sz w:val="28"/>
          <w:szCs w:val="28"/>
        </w:rPr>
      </w:pPr>
      <w:r w:rsidRPr="005C6DBE">
        <w:rPr>
          <w:sz w:val="28"/>
          <w:szCs w:val="28"/>
        </w:rPr>
        <w:t xml:space="preserve">б)  </w:t>
      </w:r>
      <w:r w:rsidRPr="005C6DBE">
        <w:rPr>
          <w:bCs/>
          <w:sz w:val="28"/>
          <w:szCs w:val="28"/>
        </w:rPr>
        <w:t>прямая юбка с запахом, переходящим в волан</w:t>
      </w:r>
      <w:r w:rsidRPr="005C6DBE">
        <w:rPr>
          <w:sz w:val="28"/>
          <w:szCs w:val="28"/>
        </w:rPr>
        <w:t>;</w:t>
      </w:r>
    </w:p>
    <w:p w:rsidR="00AA0766" w:rsidRPr="005C6DBE" w:rsidRDefault="00AA0766" w:rsidP="00262145">
      <w:pPr>
        <w:ind w:left="426" w:hanging="426"/>
        <w:rPr>
          <w:sz w:val="28"/>
          <w:szCs w:val="28"/>
        </w:rPr>
      </w:pPr>
      <w:r w:rsidRPr="005C6DBE">
        <w:rPr>
          <w:sz w:val="28"/>
          <w:szCs w:val="28"/>
        </w:rPr>
        <w:t xml:space="preserve">в)  </w:t>
      </w:r>
      <w:r w:rsidRPr="005C6DBE">
        <w:rPr>
          <w:iCs/>
          <w:sz w:val="28"/>
          <w:szCs w:val="28"/>
          <w:shd w:val="clear" w:color="auto" w:fill="FFFFFF"/>
        </w:rPr>
        <w:t>прямая юбка с запахом</w:t>
      </w:r>
      <w:r w:rsidRPr="005C6DBE">
        <w:rPr>
          <w:sz w:val="28"/>
          <w:szCs w:val="28"/>
        </w:rPr>
        <w:t xml:space="preserve">;  </w:t>
      </w:r>
    </w:p>
    <w:p w:rsidR="00AA0766" w:rsidRPr="005C6DBE" w:rsidRDefault="00AA0766" w:rsidP="00262145">
      <w:pPr>
        <w:ind w:left="426" w:hanging="426"/>
        <w:rPr>
          <w:sz w:val="28"/>
          <w:szCs w:val="28"/>
        </w:rPr>
      </w:pPr>
      <w:r w:rsidRPr="005C6DBE">
        <w:rPr>
          <w:sz w:val="28"/>
          <w:szCs w:val="28"/>
        </w:rPr>
        <w:t xml:space="preserve">г)  </w:t>
      </w:r>
      <w:r w:rsidRPr="005C6DBE">
        <w:rPr>
          <w:iCs/>
          <w:sz w:val="28"/>
          <w:szCs w:val="28"/>
          <w:shd w:val="clear" w:color="auto" w:fill="FFFFFF"/>
        </w:rPr>
        <w:t>прямая юбка с рельефами на кокетке</w:t>
      </w:r>
    </w:p>
    <w:p w:rsidR="00AA0766" w:rsidRPr="005C6DBE" w:rsidRDefault="00AA0766" w:rsidP="00262145">
      <w:pPr>
        <w:rPr>
          <w:sz w:val="28"/>
          <w:szCs w:val="28"/>
        </w:rPr>
      </w:pPr>
    </w:p>
    <w:p w:rsidR="00AA0766" w:rsidRPr="005C6DBE" w:rsidRDefault="00AA0766" w:rsidP="00262145">
      <w:pPr>
        <w:jc w:val="both"/>
        <w:rPr>
          <w:b/>
          <w:sz w:val="28"/>
          <w:szCs w:val="28"/>
        </w:rPr>
      </w:pPr>
      <w:r w:rsidRPr="005C6DBE">
        <w:rPr>
          <w:b/>
          <w:sz w:val="28"/>
          <w:szCs w:val="28"/>
        </w:rPr>
        <w:t>4.Укажите цифрами в прямоугольниках правильную технологическую последовательность обработки изделия</w:t>
      </w:r>
    </w:p>
    <w:p w:rsidR="00AA0766" w:rsidRPr="005C6DBE" w:rsidRDefault="00AA0766" w:rsidP="00262145">
      <w:pPr>
        <w:jc w:val="both"/>
        <w:rPr>
          <w:sz w:val="28"/>
          <w:szCs w:val="28"/>
        </w:rPr>
      </w:pPr>
      <w:r w:rsidRPr="005C6DBE">
        <w:rPr>
          <w:sz w:val="28"/>
          <w:szCs w:val="28"/>
        </w:rPr>
        <w:t xml:space="preserve">а)   </w:t>
      </w:r>
      <w:r w:rsidRPr="005C6DBE">
        <w:rPr>
          <w:sz w:val="28"/>
          <w:szCs w:val="28"/>
        </w:rPr>
        <w:sym w:font="Symbol" w:char="F07F"/>
      </w:r>
      <w:r w:rsidRPr="005C6DBE">
        <w:rPr>
          <w:sz w:val="28"/>
          <w:szCs w:val="28"/>
        </w:rPr>
        <w:t xml:space="preserve">  Подготовка изделия к примерке     б)   </w:t>
      </w:r>
      <w:r w:rsidRPr="005C6DBE">
        <w:rPr>
          <w:sz w:val="28"/>
          <w:szCs w:val="28"/>
        </w:rPr>
        <w:sym w:font="Symbol" w:char="F07F"/>
      </w:r>
      <w:r w:rsidRPr="005C6DBE">
        <w:rPr>
          <w:sz w:val="28"/>
          <w:szCs w:val="28"/>
        </w:rPr>
        <w:t xml:space="preserve">  Обработка срезов и деталей швейных изделий</w:t>
      </w:r>
    </w:p>
    <w:p w:rsidR="00AA0766" w:rsidRPr="005C6DBE" w:rsidRDefault="00AA0766" w:rsidP="00262145">
      <w:pPr>
        <w:jc w:val="both"/>
        <w:rPr>
          <w:sz w:val="28"/>
          <w:szCs w:val="28"/>
        </w:rPr>
      </w:pPr>
      <w:r w:rsidRPr="005C6DBE">
        <w:rPr>
          <w:sz w:val="28"/>
          <w:szCs w:val="28"/>
        </w:rPr>
        <w:t xml:space="preserve">в)   </w:t>
      </w:r>
      <w:r w:rsidRPr="005C6DBE">
        <w:rPr>
          <w:sz w:val="28"/>
          <w:szCs w:val="28"/>
        </w:rPr>
        <w:sym w:font="Symbol" w:char="F07F"/>
      </w:r>
      <w:r w:rsidRPr="005C6DBE">
        <w:rPr>
          <w:sz w:val="28"/>
          <w:szCs w:val="28"/>
        </w:rPr>
        <w:t xml:space="preserve">  Подготовка ткани                             г)   </w:t>
      </w:r>
      <w:r w:rsidRPr="005C6DBE">
        <w:rPr>
          <w:sz w:val="28"/>
          <w:szCs w:val="28"/>
        </w:rPr>
        <w:sym w:font="Symbol" w:char="F07F"/>
      </w:r>
      <w:r w:rsidRPr="005C6DBE">
        <w:rPr>
          <w:sz w:val="28"/>
          <w:szCs w:val="28"/>
        </w:rPr>
        <w:t xml:space="preserve">  Окончательная обработка изделия</w:t>
      </w:r>
    </w:p>
    <w:p w:rsidR="00AA0766" w:rsidRPr="005C6DBE" w:rsidRDefault="00AA0766" w:rsidP="00262145">
      <w:pPr>
        <w:jc w:val="both"/>
        <w:rPr>
          <w:sz w:val="28"/>
          <w:szCs w:val="28"/>
        </w:rPr>
      </w:pPr>
      <w:r w:rsidRPr="005C6DBE">
        <w:rPr>
          <w:sz w:val="28"/>
          <w:szCs w:val="28"/>
        </w:rPr>
        <w:t xml:space="preserve">д)   </w:t>
      </w:r>
      <w:r w:rsidRPr="005C6DBE">
        <w:rPr>
          <w:sz w:val="28"/>
          <w:szCs w:val="28"/>
        </w:rPr>
        <w:sym w:font="Symbol" w:char="F07F"/>
      </w:r>
      <w:r w:rsidRPr="005C6DBE">
        <w:rPr>
          <w:sz w:val="28"/>
          <w:szCs w:val="28"/>
        </w:rPr>
        <w:t xml:space="preserve">  Раскрой                                              е)   </w:t>
      </w:r>
      <w:r w:rsidRPr="005C6DBE">
        <w:rPr>
          <w:sz w:val="28"/>
          <w:szCs w:val="28"/>
        </w:rPr>
        <w:sym w:font="Symbol" w:char="F07F"/>
      </w:r>
      <w:r w:rsidRPr="005C6DBE">
        <w:rPr>
          <w:sz w:val="28"/>
          <w:szCs w:val="28"/>
        </w:rPr>
        <w:t xml:space="preserve">  Проведение примерки и исправление недочетов</w:t>
      </w:r>
    </w:p>
    <w:p w:rsidR="00AA0766" w:rsidRPr="005C6DBE" w:rsidRDefault="00AA0766" w:rsidP="00262145">
      <w:pPr>
        <w:jc w:val="both"/>
        <w:rPr>
          <w:b/>
          <w:sz w:val="28"/>
          <w:szCs w:val="28"/>
        </w:rPr>
      </w:pPr>
      <w:r w:rsidRPr="005C6DBE">
        <w:rPr>
          <w:b/>
          <w:sz w:val="28"/>
          <w:szCs w:val="28"/>
        </w:rPr>
        <w:t>5. Предохранение срезов от осыпания, это:</w:t>
      </w:r>
    </w:p>
    <w:p w:rsidR="00AA0766" w:rsidRPr="005C6DBE" w:rsidRDefault="00AA0766" w:rsidP="00262145">
      <w:pPr>
        <w:widowControl w:val="0"/>
        <w:autoSpaceDE w:val="0"/>
        <w:autoSpaceDN w:val="0"/>
        <w:adjustRightInd w:val="0"/>
        <w:ind w:left="360" w:hanging="360"/>
        <w:rPr>
          <w:sz w:val="28"/>
          <w:szCs w:val="28"/>
        </w:rPr>
      </w:pPr>
      <w:r w:rsidRPr="005C6DBE">
        <w:rPr>
          <w:sz w:val="28"/>
          <w:szCs w:val="28"/>
        </w:rPr>
        <w:t xml:space="preserve">а)  </w:t>
      </w:r>
      <w:r w:rsidRPr="005C6DBE">
        <w:rPr>
          <w:spacing w:val="-6"/>
          <w:sz w:val="28"/>
          <w:szCs w:val="28"/>
        </w:rPr>
        <w:t xml:space="preserve">заметывание        </w:t>
      </w:r>
      <w:r w:rsidRPr="005C6DBE">
        <w:rPr>
          <w:sz w:val="28"/>
          <w:szCs w:val="28"/>
        </w:rPr>
        <w:t xml:space="preserve">б)  </w:t>
      </w:r>
      <w:r w:rsidRPr="005C6DBE">
        <w:rPr>
          <w:spacing w:val="-6"/>
          <w:sz w:val="28"/>
          <w:szCs w:val="28"/>
        </w:rPr>
        <w:t xml:space="preserve">стачивание        </w:t>
      </w:r>
      <w:r w:rsidRPr="005C6DBE">
        <w:rPr>
          <w:sz w:val="28"/>
          <w:szCs w:val="28"/>
        </w:rPr>
        <w:t xml:space="preserve">в)  </w:t>
      </w:r>
      <w:r w:rsidRPr="005C6DBE">
        <w:rPr>
          <w:spacing w:val="-6"/>
          <w:sz w:val="28"/>
          <w:szCs w:val="28"/>
        </w:rPr>
        <w:t xml:space="preserve">сметывание      </w:t>
      </w:r>
      <w:r w:rsidRPr="005C6DBE">
        <w:rPr>
          <w:sz w:val="28"/>
          <w:szCs w:val="28"/>
        </w:rPr>
        <w:t xml:space="preserve">г)  </w:t>
      </w:r>
      <w:r w:rsidRPr="005C6DBE">
        <w:rPr>
          <w:spacing w:val="-6"/>
          <w:sz w:val="28"/>
          <w:szCs w:val="28"/>
        </w:rPr>
        <w:t>обметывание</w:t>
      </w:r>
    </w:p>
    <w:p w:rsidR="00AA0766" w:rsidRPr="005C6DBE" w:rsidRDefault="00AA0766" w:rsidP="0004041F">
      <w:pPr>
        <w:rPr>
          <w:sz w:val="28"/>
          <w:szCs w:val="28"/>
        </w:rPr>
      </w:pPr>
      <w:r w:rsidRPr="005C6DBE">
        <w:rPr>
          <w:b/>
          <w:sz w:val="28"/>
          <w:szCs w:val="28"/>
        </w:rPr>
        <w:t>6</w:t>
      </w:r>
      <w:r w:rsidRPr="005C6DBE">
        <w:rPr>
          <w:sz w:val="28"/>
          <w:szCs w:val="28"/>
        </w:rPr>
        <w:t xml:space="preserve">. </w:t>
      </w:r>
      <w:r w:rsidRPr="005C6DBE">
        <w:rPr>
          <w:b/>
          <w:sz w:val="28"/>
          <w:szCs w:val="28"/>
        </w:rPr>
        <w:t>Дайте правильный ответ.</w:t>
      </w:r>
    </w:p>
    <w:p w:rsidR="00AA0766" w:rsidRPr="005C6DBE" w:rsidRDefault="00AA0766" w:rsidP="0004041F">
      <w:pPr>
        <w:rPr>
          <w:sz w:val="28"/>
          <w:szCs w:val="28"/>
        </w:rPr>
      </w:pPr>
      <w:r w:rsidRPr="005C6DBE">
        <w:rPr>
          <w:sz w:val="28"/>
          <w:szCs w:val="28"/>
        </w:rPr>
        <w:t xml:space="preserve">   Текстильные волокна делятся на натуральные и:</w:t>
      </w:r>
    </w:p>
    <w:p w:rsidR="00AA0766" w:rsidRPr="005C6DBE" w:rsidRDefault="00AA0766" w:rsidP="0004041F">
      <w:pPr>
        <w:rPr>
          <w:sz w:val="28"/>
          <w:szCs w:val="28"/>
        </w:rPr>
      </w:pPr>
      <w:r w:rsidRPr="005C6DBE">
        <w:rPr>
          <w:sz w:val="28"/>
          <w:szCs w:val="28"/>
        </w:rPr>
        <w:t xml:space="preserve">             а) растительные; б) минеральные; в) химические; г) синтетические; д) искусственные</w:t>
      </w:r>
    </w:p>
    <w:p w:rsidR="00AA0766" w:rsidRPr="005C6DBE" w:rsidRDefault="00AA0766" w:rsidP="00D23A9B">
      <w:pPr>
        <w:tabs>
          <w:tab w:val="left" w:pos="2430"/>
        </w:tabs>
        <w:rPr>
          <w:sz w:val="28"/>
          <w:szCs w:val="28"/>
        </w:rPr>
      </w:pPr>
      <w:r w:rsidRPr="005C6DBE">
        <w:rPr>
          <w:sz w:val="28"/>
          <w:szCs w:val="28"/>
        </w:rPr>
        <w:t>7</w:t>
      </w:r>
      <w:r w:rsidRPr="005C6DBE">
        <w:rPr>
          <w:b/>
          <w:sz w:val="28"/>
          <w:szCs w:val="28"/>
        </w:rPr>
        <w:t>. Концы строчек на швейной машине закрепляют</w:t>
      </w:r>
    </w:p>
    <w:p w:rsidR="00AA0766" w:rsidRPr="005C6DBE" w:rsidRDefault="00AA0766" w:rsidP="00D23A9B">
      <w:pPr>
        <w:tabs>
          <w:tab w:val="left" w:pos="2430"/>
        </w:tabs>
        <w:rPr>
          <w:sz w:val="28"/>
          <w:szCs w:val="28"/>
        </w:rPr>
      </w:pPr>
      <w:r w:rsidRPr="005C6DBE">
        <w:rPr>
          <w:sz w:val="28"/>
          <w:szCs w:val="28"/>
        </w:rPr>
        <w:t xml:space="preserve"> а) двойной обратной строчкой;     б) узелком;       в) петлей.</w:t>
      </w:r>
    </w:p>
    <w:p w:rsidR="00AA0766" w:rsidRPr="005C6DBE" w:rsidRDefault="00AA0766" w:rsidP="00D23A9B">
      <w:pPr>
        <w:rPr>
          <w:b/>
          <w:sz w:val="28"/>
          <w:szCs w:val="28"/>
        </w:rPr>
      </w:pPr>
      <w:r w:rsidRPr="005C6DBE">
        <w:rPr>
          <w:b/>
          <w:sz w:val="28"/>
          <w:szCs w:val="28"/>
        </w:rPr>
        <w:t>8. Нити, проходящие поперек основы ткани, называются:</w:t>
      </w:r>
    </w:p>
    <w:p w:rsidR="00AA0766" w:rsidRPr="005C6DBE" w:rsidRDefault="00AA0766" w:rsidP="007B2082">
      <w:pPr>
        <w:rPr>
          <w:sz w:val="28"/>
          <w:szCs w:val="28"/>
        </w:rPr>
      </w:pPr>
      <w:r w:rsidRPr="005C6DBE">
        <w:rPr>
          <w:sz w:val="28"/>
          <w:szCs w:val="28"/>
        </w:rPr>
        <w:t>а) уток       б) долевая нить      в) продольная нить          г) челночная нить</w:t>
      </w:r>
    </w:p>
    <w:p w:rsidR="00AA0766" w:rsidRPr="005C6DBE" w:rsidRDefault="00AA0766" w:rsidP="007B2082">
      <w:pPr>
        <w:shd w:val="clear" w:color="auto" w:fill="FFFFFF"/>
        <w:tabs>
          <w:tab w:val="left" w:pos="298"/>
        </w:tabs>
        <w:rPr>
          <w:b/>
          <w:sz w:val="28"/>
          <w:szCs w:val="28"/>
        </w:rPr>
      </w:pPr>
      <w:r w:rsidRPr="005C6DBE">
        <w:rPr>
          <w:b/>
          <w:color w:val="000000"/>
          <w:sz w:val="28"/>
          <w:szCs w:val="28"/>
        </w:rPr>
        <w:t>9.Моделирование – это:</w:t>
      </w:r>
    </w:p>
    <w:p w:rsidR="00AA0766" w:rsidRPr="005C6DBE" w:rsidRDefault="00AA0766" w:rsidP="007B2082">
      <w:pPr>
        <w:shd w:val="clear" w:color="auto" w:fill="FFFFFF"/>
        <w:tabs>
          <w:tab w:val="left" w:pos="1622"/>
        </w:tabs>
        <w:rPr>
          <w:sz w:val="28"/>
          <w:szCs w:val="28"/>
        </w:rPr>
      </w:pPr>
      <w:r w:rsidRPr="005C6DBE">
        <w:rPr>
          <w:color w:val="000000"/>
          <w:sz w:val="28"/>
          <w:szCs w:val="28"/>
        </w:rPr>
        <w:t>а) выполнение расчета и построение чертежа</w:t>
      </w:r>
    </w:p>
    <w:p w:rsidR="00AA0766" w:rsidRPr="005C6DBE" w:rsidRDefault="00AA0766" w:rsidP="00D23A9B">
      <w:pPr>
        <w:shd w:val="clear" w:color="auto" w:fill="FFFFFF"/>
        <w:tabs>
          <w:tab w:val="left" w:pos="8275"/>
        </w:tabs>
        <w:rPr>
          <w:color w:val="000000"/>
          <w:sz w:val="28"/>
          <w:szCs w:val="28"/>
        </w:rPr>
      </w:pPr>
      <w:r w:rsidRPr="005C6DBE">
        <w:rPr>
          <w:color w:val="000000"/>
          <w:sz w:val="28"/>
          <w:szCs w:val="28"/>
        </w:rPr>
        <w:t>б) создание различных фасонов                 в) снятие мерок</w:t>
      </w:r>
    </w:p>
    <w:p w:rsidR="00AA0766" w:rsidRPr="005C6DBE" w:rsidRDefault="00AA0766" w:rsidP="00BC0F08">
      <w:pPr>
        <w:rPr>
          <w:b/>
          <w:sz w:val="28"/>
          <w:szCs w:val="28"/>
        </w:rPr>
      </w:pPr>
      <w:r w:rsidRPr="005C6DBE">
        <w:rPr>
          <w:b/>
          <w:sz w:val="28"/>
          <w:szCs w:val="28"/>
        </w:rPr>
        <w:t>10</w:t>
      </w:r>
      <w:r w:rsidRPr="005C6DBE">
        <w:rPr>
          <w:sz w:val="28"/>
          <w:szCs w:val="28"/>
        </w:rPr>
        <w:t>.</w:t>
      </w:r>
      <w:r w:rsidRPr="005C6DBE">
        <w:rPr>
          <w:b/>
          <w:sz w:val="28"/>
          <w:szCs w:val="28"/>
        </w:rPr>
        <w:t xml:space="preserve"> Долевая нить подкройной обтачки должна располагаться</w:t>
      </w:r>
    </w:p>
    <w:p w:rsidR="00AA0766" w:rsidRPr="005C6DBE" w:rsidRDefault="00AA0766" w:rsidP="00BC0F08">
      <w:pPr>
        <w:rPr>
          <w:sz w:val="28"/>
          <w:szCs w:val="28"/>
        </w:rPr>
      </w:pPr>
      <w:r w:rsidRPr="005C6DBE">
        <w:rPr>
          <w:sz w:val="28"/>
          <w:szCs w:val="28"/>
        </w:rPr>
        <w:t>а)     вдоль обтачки           б) под углом 45</w:t>
      </w:r>
      <w:r w:rsidRPr="005C6DBE">
        <w:rPr>
          <w:sz w:val="28"/>
          <w:szCs w:val="28"/>
        </w:rPr>
        <w:sym w:font="Symbol" w:char="F0B0"/>
      </w:r>
      <w:r w:rsidRPr="005C6DBE">
        <w:rPr>
          <w:sz w:val="28"/>
          <w:szCs w:val="28"/>
        </w:rPr>
        <w:t xml:space="preserve"> к долевой нити основной детали  </w:t>
      </w:r>
    </w:p>
    <w:p w:rsidR="00AA0766" w:rsidRPr="005C6DBE" w:rsidRDefault="00AA0766" w:rsidP="00BC0F08">
      <w:pPr>
        <w:rPr>
          <w:sz w:val="28"/>
          <w:szCs w:val="28"/>
        </w:rPr>
      </w:pPr>
      <w:r w:rsidRPr="005C6DBE">
        <w:rPr>
          <w:sz w:val="28"/>
          <w:szCs w:val="28"/>
        </w:rPr>
        <w:t xml:space="preserve"> в)   поперек обтачки        г)по направлению долевой нити основной детали</w:t>
      </w:r>
    </w:p>
    <w:p w:rsidR="00AA0766" w:rsidRPr="005C6DBE" w:rsidRDefault="00AA0766" w:rsidP="00E45364">
      <w:pPr>
        <w:rPr>
          <w:b/>
          <w:sz w:val="28"/>
          <w:szCs w:val="28"/>
        </w:rPr>
      </w:pPr>
      <w:r w:rsidRPr="005C6DBE">
        <w:rPr>
          <w:b/>
          <w:sz w:val="28"/>
          <w:szCs w:val="28"/>
        </w:rPr>
        <w:t>11.Размер женской одежды определяет мерка:</w:t>
      </w:r>
    </w:p>
    <w:p w:rsidR="00AA0766" w:rsidRPr="005C6DBE" w:rsidRDefault="00AA0766" w:rsidP="00E45364">
      <w:pPr>
        <w:ind w:firstLine="708"/>
        <w:rPr>
          <w:sz w:val="28"/>
          <w:szCs w:val="28"/>
        </w:rPr>
      </w:pPr>
      <w:r w:rsidRPr="005C6DBE">
        <w:rPr>
          <w:sz w:val="28"/>
          <w:szCs w:val="28"/>
        </w:rPr>
        <w:t>а) ширина груди;                           б) полуобхват талии;           в) полуобхват бедер;</w:t>
      </w:r>
    </w:p>
    <w:p w:rsidR="00AA0766" w:rsidRPr="005C6DBE" w:rsidRDefault="00AA0766" w:rsidP="00E45364">
      <w:pPr>
        <w:ind w:firstLine="708"/>
        <w:rPr>
          <w:sz w:val="28"/>
          <w:szCs w:val="28"/>
        </w:rPr>
      </w:pPr>
      <w:r w:rsidRPr="005C6DBE">
        <w:rPr>
          <w:sz w:val="28"/>
          <w:szCs w:val="28"/>
        </w:rPr>
        <w:t>г) длина спины до талии;             д) полуобхват груди.</w:t>
      </w:r>
    </w:p>
    <w:p w:rsidR="00AA0766" w:rsidRPr="005C6DBE" w:rsidRDefault="00AA0766" w:rsidP="00A24D88">
      <w:pPr>
        <w:rPr>
          <w:sz w:val="28"/>
          <w:szCs w:val="28"/>
        </w:rPr>
      </w:pPr>
      <w:r w:rsidRPr="005C6DBE">
        <w:rPr>
          <w:b/>
          <w:sz w:val="28"/>
          <w:szCs w:val="28"/>
        </w:rPr>
        <w:t xml:space="preserve">12. </w:t>
      </w:r>
      <w:r w:rsidRPr="005C6DBE">
        <w:rPr>
          <w:sz w:val="28"/>
          <w:szCs w:val="28"/>
        </w:rPr>
        <w:t xml:space="preserve">Это французское слово вошло в русский язык в 30-40-е годы </w:t>
      </w:r>
      <w:r w:rsidRPr="005C6DBE">
        <w:rPr>
          <w:sz w:val="28"/>
          <w:szCs w:val="28"/>
          <w:lang w:val="en-US"/>
        </w:rPr>
        <w:t>XIX</w:t>
      </w:r>
      <w:r w:rsidRPr="005C6DBE">
        <w:rPr>
          <w:sz w:val="28"/>
          <w:szCs w:val="28"/>
        </w:rPr>
        <w:t xml:space="preserve"> века как конкурент слову </w:t>
      </w:r>
      <w:r w:rsidRPr="005C6DBE">
        <w:rPr>
          <w:i/>
          <w:sz w:val="28"/>
          <w:szCs w:val="28"/>
        </w:rPr>
        <w:t>поприще</w:t>
      </w:r>
      <w:r w:rsidRPr="005C6DBE">
        <w:rPr>
          <w:sz w:val="28"/>
          <w:szCs w:val="28"/>
        </w:rPr>
        <w:t>.  Сегодня мы связываем с этим понятием активное достижение человеком успехов в профессиональной деятельности. Что это за слово? ……………………………..</w:t>
      </w:r>
    </w:p>
    <w:p w:rsidR="00AA0766" w:rsidRPr="005C6DBE" w:rsidRDefault="00AA0766" w:rsidP="00E35F3B">
      <w:pPr>
        <w:rPr>
          <w:b/>
          <w:sz w:val="28"/>
          <w:szCs w:val="28"/>
        </w:rPr>
      </w:pPr>
      <w:r w:rsidRPr="005C6DBE">
        <w:rPr>
          <w:b/>
          <w:sz w:val="28"/>
          <w:szCs w:val="28"/>
        </w:rPr>
        <w:t>13.Способы определения направления долевой нити в ткани:</w:t>
      </w:r>
    </w:p>
    <w:p w:rsidR="00AA0766" w:rsidRPr="005C6DBE" w:rsidRDefault="00AA0766" w:rsidP="00E35F3B">
      <w:pPr>
        <w:rPr>
          <w:sz w:val="28"/>
          <w:szCs w:val="28"/>
        </w:rPr>
      </w:pPr>
      <w:r w:rsidRPr="005C6DBE">
        <w:rPr>
          <w:sz w:val="28"/>
          <w:szCs w:val="28"/>
        </w:rPr>
        <w:t xml:space="preserve">         а) по кромке;  б) по степени растяжения;    в) по звуку;      г) по рисунку ткани.</w:t>
      </w:r>
    </w:p>
    <w:p w:rsidR="00AA0766" w:rsidRPr="005C6DBE" w:rsidRDefault="00AA0766" w:rsidP="00AF29AE">
      <w:pPr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lang w:eastAsia="ja-JP"/>
        </w:rPr>
      </w:pPr>
      <w:r w:rsidRPr="005C6DBE">
        <w:rPr>
          <w:b/>
          <w:sz w:val="28"/>
          <w:szCs w:val="28"/>
        </w:rPr>
        <w:t>14.</w:t>
      </w:r>
      <w:r w:rsidRPr="005C6DBE">
        <w:rPr>
          <w:b/>
          <w:sz w:val="28"/>
          <w:szCs w:val="28"/>
          <w:u w:val="single"/>
        </w:rPr>
        <w:t xml:space="preserve"> </w:t>
      </w:r>
      <w:r w:rsidRPr="005C6DBE">
        <w:rPr>
          <w:rFonts w:eastAsia="MS Mincho"/>
          <w:b/>
          <w:bCs/>
          <w:sz w:val="28"/>
          <w:szCs w:val="28"/>
          <w:lang w:eastAsia="ja-JP"/>
        </w:rPr>
        <w:t>Обработка линии бока прямой юбки производится швом, изображенным на рисунке:</w:t>
      </w:r>
    </w:p>
    <w:p w:rsidR="00AA0766" w:rsidRPr="005C6DBE" w:rsidRDefault="00AA0766" w:rsidP="00AF29AE">
      <w:pPr>
        <w:rPr>
          <w:sz w:val="28"/>
          <w:szCs w:val="28"/>
        </w:rPr>
      </w:pPr>
      <w:r w:rsidRPr="005C6DBE">
        <w:rPr>
          <w:rFonts w:eastAsia="MS Mincho"/>
          <w:b/>
          <w:noProof/>
          <w:sz w:val="28"/>
          <w:szCs w:val="28"/>
        </w:rPr>
        <w:pict>
          <v:shape id="Рисунок 1" o:spid="_x0000_i1025" type="#_x0000_t75" style="width:366pt;height:60pt;visibility:visible">
            <v:imagedata r:id="rId6" o:title=""/>
          </v:shape>
        </w:pict>
      </w:r>
    </w:p>
    <w:p w:rsidR="00AA0766" w:rsidRPr="005C6DBE" w:rsidRDefault="00AA0766" w:rsidP="002A2844">
      <w:pPr>
        <w:rPr>
          <w:sz w:val="28"/>
          <w:szCs w:val="28"/>
        </w:rPr>
      </w:pPr>
      <w:r w:rsidRPr="005C6DBE">
        <w:rPr>
          <w:b/>
          <w:sz w:val="28"/>
          <w:szCs w:val="28"/>
        </w:rPr>
        <w:t>15</w:t>
      </w:r>
      <w:r w:rsidRPr="005C6DBE">
        <w:rPr>
          <w:sz w:val="28"/>
          <w:szCs w:val="28"/>
        </w:rPr>
        <w:t>.</w:t>
      </w:r>
      <w:r w:rsidRPr="005C6DBE">
        <w:rPr>
          <w:b/>
          <w:sz w:val="28"/>
          <w:szCs w:val="28"/>
        </w:rPr>
        <w:t xml:space="preserve"> </w:t>
      </w:r>
      <w:r w:rsidRPr="005C6DBE">
        <w:rPr>
          <w:sz w:val="28"/>
          <w:szCs w:val="28"/>
        </w:rPr>
        <w:t xml:space="preserve"> </w:t>
      </w:r>
      <w:r w:rsidRPr="005C6DBE">
        <w:rPr>
          <w:b/>
          <w:sz w:val="28"/>
          <w:szCs w:val="28"/>
        </w:rPr>
        <w:t>Пэчворк – это:</w:t>
      </w:r>
    </w:p>
    <w:p w:rsidR="00AA0766" w:rsidRPr="005C6DBE" w:rsidRDefault="00AA0766" w:rsidP="002A2844">
      <w:pPr>
        <w:rPr>
          <w:sz w:val="28"/>
          <w:szCs w:val="28"/>
        </w:rPr>
      </w:pPr>
      <w:r w:rsidRPr="005C6DBE">
        <w:rPr>
          <w:sz w:val="28"/>
          <w:szCs w:val="28"/>
        </w:rPr>
        <w:t xml:space="preserve">а) </w:t>
      </w:r>
      <w:r w:rsidRPr="005C6DBE">
        <w:rPr>
          <w:sz w:val="28"/>
          <w:szCs w:val="28"/>
        </w:rPr>
        <w:sym w:font="Symbol" w:char="F07F"/>
      </w:r>
      <w:r w:rsidRPr="005C6DBE">
        <w:rPr>
          <w:sz w:val="28"/>
          <w:szCs w:val="28"/>
        </w:rPr>
        <w:t xml:space="preserve"> вышивка  б) </w:t>
      </w:r>
      <w:r w:rsidRPr="005C6DBE">
        <w:rPr>
          <w:sz w:val="28"/>
          <w:szCs w:val="28"/>
        </w:rPr>
        <w:sym w:font="Symbol" w:char="F07F"/>
      </w:r>
      <w:r w:rsidRPr="005C6DBE">
        <w:rPr>
          <w:sz w:val="28"/>
          <w:szCs w:val="28"/>
        </w:rPr>
        <w:t xml:space="preserve"> узорное ткачество   в) </w:t>
      </w:r>
      <w:r w:rsidRPr="005C6DBE">
        <w:rPr>
          <w:sz w:val="28"/>
          <w:szCs w:val="28"/>
        </w:rPr>
        <w:sym w:font="Symbol" w:char="F07F"/>
      </w:r>
      <w:r w:rsidRPr="005C6DBE">
        <w:rPr>
          <w:sz w:val="28"/>
          <w:szCs w:val="28"/>
        </w:rPr>
        <w:t xml:space="preserve"> лоскутное шитье  г) </w:t>
      </w:r>
      <w:r w:rsidRPr="005C6DBE">
        <w:rPr>
          <w:sz w:val="28"/>
          <w:szCs w:val="28"/>
        </w:rPr>
        <w:sym w:font="Symbol" w:char="F07F"/>
      </w:r>
      <w:r w:rsidRPr="005C6DBE">
        <w:rPr>
          <w:sz w:val="28"/>
          <w:szCs w:val="28"/>
        </w:rPr>
        <w:t xml:space="preserve"> аппликация</w:t>
      </w:r>
    </w:p>
    <w:p w:rsidR="00AA0766" w:rsidRPr="005C6DBE" w:rsidRDefault="00AA0766" w:rsidP="002F6B61">
      <w:pPr>
        <w:rPr>
          <w:b/>
          <w:sz w:val="28"/>
          <w:szCs w:val="28"/>
        </w:rPr>
      </w:pPr>
      <w:r w:rsidRPr="005C6DBE">
        <w:rPr>
          <w:b/>
          <w:sz w:val="28"/>
          <w:szCs w:val="28"/>
        </w:rPr>
        <w:t>16. На рисунке показана раскладка на ткани выкройки прямой юбки. Объясните, почему оба полотнища юбки направлены в одну сторону.</w:t>
      </w:r>
    </w:p>
    <w:p w:rsidR="00AA0766" w:rsidRPr="005C6DBE" w:rsidRDefault="00AA0766" w:rsidP="002F6B61">
      <w:pPr>
        <w:rPr>
          <w:sz w:val="28"/>
          <w:szCs w:val="28"/>
        </w:rPr>
      </w:pPr>
      <w:r w:rsidRPr="005C6DBE">
        <w:rPr>
          <w:sz w:val="28"/>
          <w:szCs w:val="28"/>
        </w:rPr>
        <w:t>Ответ: ……………………………………………………………………………………………</w:t>
      </w:r>
    </w:p>
    <w:p w:rsidR="00AA0766" w:rsidRPr="005C6DBE" w:rsidRDefault="00AA0766" w:rsidP="002F6B61">
      <w:pPr>
        <w:rPr>
          <w:sz w:val="28"/>
          <w:szCs w:val="28"/>
        </w:rPr>
      </w:pPr>
      <w:r w:rsidRPr="005C6DBE">
        <w:rPr>
          <w:noProof/>
          <w:sz w:val="28"/>
          <w:szCs w:val="28"/>
        </w:rPr>
        <w:pict>
          <v:shape id="_x0000_i1026" type="#_x0000_t75" alt="раскл2" style="width:372.75pt;height:81pt;visibility:visible">
            <v:imagedata r:id="rId7" o:title="" cropbottom="9220f"/>
          </v:shape>
        </w:pict>
      </w:r>
    </w:p>
    <w:p w:rsidR="00AA0766" w:rsidRPr="005C6DBE" w:rsidRDefault="00AA0766" w:rsidP="00574A1A">
      <w:pPr>
        <w:rPr>
          <w:b/>
          <w:sz w:val="28"/>
          <w:szCs w:val="28"/>
        </w:rPr>
      </w:pPr>
      <w:r w:rsidRPr="005C6DBE">
        <w:rPr>
          <w:b/>
          <w:sz w:val="28"/>
          <w:szCs w:val="28"/>
        </w:rPr>
        <w:t>17.Что находится на вершине «Пирамиды потребностей»?</w:t>
      </w:r>
    </w:p>
    <w:p w:rsidR="00AA0766" w:rsidRPr="005C6DBE" w:rsidRDefault="00AA0766" w:rsidP="00574A1A">
      <w:pPr>
        <w:ind w:left="-180"/>
        <w:rPr>
          <w:sz w:val="28"/>
          <w:szCs w:val="28"/>
        </w:rPr>
      </w:pPr>
      <w:r w:rsidRPr="005C6DBE">
        <w:rPr>
          <w:sz w:val="28"/>
          <w:szCs w:val="28"/>
        </w:rPr>
        <w:t xml:space="preserve">          а)  потребность в безопасности              б)  физиологические потребности</w:t>
      </w:r>
    </w:p>
    <w:p w:rsidR="00AA0766" w:rsidRPr="005C6DBE" w:rsidRDefault="00AA0766" w:rsidP="00574A1A">
      <w:pPr>
        <w:ind w:left="-180"/>
        <w:rPr>
          <w:sz w:val="28"/>
          <w:szCs w:val="28"/>
        </w:rPr>
      </w:pPr>
      <w:r w:rsidRPr="005C6DBE">
        <w:rPr>
          <w:sz w:val="28"/>
          <w:szCs w:val="28"/>
        </w:rPr>
        <w:t xml:space="preserve">          в)  потребность в самореализации          г)  социальные потребности</w:t>
      </w:r>
    </w:p>
    <w:p w:rsidR="00AA0766" w:rsidRPr="005C6DBE" w:rsidRDefault="00AA0766" w:rsidP="007B2082">
      <w:pPr>
        <w:widowControl w:val="0"/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5C6DBE">
        <w:rPr>
          <w:b/>
          <w:color w:val="000000"/>
          <w:sz w:val="28"/>
          <w:szCs w:val="28"/>
        </w:rPr>
        <w:t>18. Бюджет семьи - это ...          (</w:t>
      </w:r>
      <w:r w:rsidRPr="005C6DBE">
        <w:rPr>
          <w:i/>
          <w:iCs/>
          <w:color w:val="000000"/>
          <w:sz w:val="28"/>
          <w:szCs w:val="28"/>
        </w:rPr>
        <w:t>Выберите один из 4 вариантов ответа):</w:t>
      </w:r>
    </w:p>
    <w:p w:rsidR="00AA0766" w:rsidRPr="005C6DBE" w:rsidRDefault="00AA0766" w:rsidP="007B2082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5C6DBE">
        <w:rPr>
          <w:color w:val="000000"/>
          <w:sz w:val="28"/>
          <w:szCs w:val="28"/>
        </w:rPr>
        <w:t>а) структура всех доходов и расходов за определенный период времени.</w:t>
      </w:r>
    </w:p>
    <w:p w:rsidR="00AA0766" w:rsidRPr="005C6DBE" w:rsidRDefault="00AA0766" w:rsidP="007B2082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5C6DBE">
        <w:rPr>
          <w:color w:val="000000"/>
          <w:sz w:val="28"/>
          <w:szCs w:val="28"/>
        </w:rPr>
        <w:t>б) затраты, издержки, потребление чего-либо для определенных целей.</w:t>
      </w:r>
    </w:p>
    <w:p w:rsidR="00AA0766" w:rsidRPr="005C6DBE" w:rsidRDefault="00AA0766" w:rsidP="007B2082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5C6DBE">
        <w:rPr>
          <w:color w:val="000000"/>
          <w:sz w:val="28"/>
          <w:szCs w:val="28"/>
        </w:rPr>
        <w:t>в) осознанная необходимость иметь что-либо материальное или духовное.</w:t>
      </w:r>
    </w:p>
    <w:p w:rsidR="00AA0766" w:rsidRPr="005C6DBE" w:rsidRDefault="00AA0766" w:rsidP="007B2082">
      <w:pPr>
        <w:rPr>
          <w:color w:val="000000"/>
          <w:sz w:val="28"/>
          <w:szCs w:val="28"/>
        </w:rPr>
      </w:pPr>
      <w:r w:rsidRPr="005C6DBE">
        <w:rPr>
          <w:color w:val="000000"/>
          <w:sz w:val="28"/>
          <w:szCs w:val="28"/>
        </w:rPr>
        <w:t>г) деятельность по созданию товаров и услуг, их реализации и получению прибыли</w:t>
      </w:r>
    </w:p>
    <w:p w:rsidR="00AA0766" w:rsidRPr="005C6DBE" w:rsidRDefault="00AA0766" w:rsidP="003416F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C6DBE">
        <w:rPr>
          <w:b/>
          <w:color w:val="000000"/>
          <w:sz w:val="28"/>
          <w:szCs w:val="28"/>
        </w:rPr>
        <w:t>19.</w:t>
      </w:r>
      <w:r w:rsidRPr="005C6DBE">
        <w:rPr>
          <w:color w:val="000000"/>
          <w:sz w:val="28"/>
          <w:szCs w:val="28"/>
        </w:rPr>
        <w:t xml:space="preserve"> </w:t>
      </w:r>
      <w:r w:rsidRPr="005C6DBE">
        <w:rPr>
          <w:b/>
          <w:color w:val="000000"/>
          <w:sz w:val="28"/>
          <w:szCs w:val="28"/>
        </w:rPr>
        <w:t>Иерархия человеческих потребностей по Маслоу состоит из:</w:t>
      </w:r>
    </w:p>
    <w:p w:rsidR="00AA0766" w:rsidRPr="005C6DBE" w:rsidRDefault="00AA0766" w:rsidP="003416F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C6DBE">
        <w:rPr>
          <w:color w:val="000000"/>
          <w:sz w:val="28"/>
          <w:szCs w:val="28"/>
        </w:rPr>
        <w:t>а) трех потребностей человека              б) пяти потребностей человека</w:t>
      </w:r>
    </w:p>
    <w:p w:rsidR="00AA0766" w:rsidRPr="005C6DBE" w:rsidRDefault="00AA0766" w:rsidP="003416F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C6DBE">
        <w:rPr>
          <w:color w:val="000000"/>
          <w:sz w:val="28"/>
          <w:szCs w:val="28"/>
        </w:rPr>
        <w:t>в) двух потребностей человека             г)  единственной потребности человека</w:t>
      </w:r>
    </w:p>
    <w:p w:rsidR="00AA0766" w:rsidRPr="005C6DBE" w:rsidRDefault="00AA0766" w:rsidP="005C6DBE">
      <w:pPr>
        <w:tabs>
          <w:tab w:val="center" w:pos="4960"/>
        </w:tabs>
        <w:rPr>
          <w:sz w:val="28"/>
          <w:szCs w:val="28"/>
        </w:rPr>
      </w:pPr>
      <w:r w:rsidRPr="005C6DBE">
        <w:rPr>
          <w:b/>
          <w:sz w:val="28"/>
          <w:szCs w:val="28"/>
        </w:rPr>
        <w:t>Творческое задание.  (6 баллов)</w:t>
      </w:r>
      <w:r w:rsidRPr="005C6DBE">
        <w:rPr>
          <w:sz w:val="28"/>
          <w:szCs w:val="28"/>
        </w:rPr>
        <w:tab/>
      </w:r>
    </w:p>
    <w:p w:rsidR="00AA0766" w:rsidRPr="005C6DBE" w:rsidRDefault="00AA0766" w:rsidP="000F7375">
      <w:pPr>
        <w:rPr>
          <w:b/>
          <w:sz w:val="28"/>
          <w:szCs w:val="28"/>
        </w:rPr>
      </w:pPr>
      <w:r w:rsidRPr="005C6DBE">
        <w:rPr>
          <w:sz w:val="28"/>
          <w:szCs w:val="28"/>
        </w:rPr>
        <w:t xml:space="preserve"> Выполнить по описанию эскиз женского халата.</w:t>
      </w:r>
    </w:p>
    <w:p w:rsidR="00AA0766" w:rsidRPr="005C6DBE" w:rsidRDefault="00AA0766" w:rsidP="000F7375">
      <w:pPr>
        <w:rPr>
          <w:sz w:val="28"/>
          <w:szCs w:val="28"/>
        </w:rPr>
      </w:pPr>
      <w:r w:rsidRPr="005C6DBE">
        <w:rPr>
          <w:sz w:val="28"/>
          <w:szCs w:val="28"/>
        </w:rPr>
        <w:t xml:space="preserve">       Халат с запахом (завязывается сзади поясом), рукав втачной - длина  3/4;</w:t>
      </w:r>
      <w:r>
        <w:rPr>
          <w:sz w:val="28"/>
          <w:szCs w:val="28"/>
        </w:rPr>
        <w:t xml:space="preserve"> </w:t>
      </w:r>
      <w:r w:rsidRPr="005C6DBE">
        <w:rPr>
          <w:sz w:val="28"/>
          <w:szCs w:val="28"/>
        </w:rPr>
        <w:t>воротник шалька: 2 накладных кармана; вытачки в области груди проходят из проймы</w:t>
      </w:r>
    </w:p>
    <w:p w:rsidR="00AA0766" w:rsidRPr="005C6DBE" w:rsidRDefault="00AA0766" w:rsidP="007B20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C6DBE">
        <w:rPr>
          <w:b/>
          <w:sz w:val="28"/>
          <w:szCs w:val="28"/>
        </w:rPr>
        <w:t xml:space="preserve">Практическая работа - </w:t>
      </w:r>
      <w:r>
        <w:rPr>
          <w:b/>
          <w:sz w:val="28"/>
          <w:szCs w:val="28"/>
        </w:rPr>
        <w:t>25</w:t>
      </w:r>
      <w:r w:rsidRPr="005C6DBE">
        <w:rPr>
          <w:b/>
          <w:sz w:val="28"/>
          <w:szCs w:val="28"/>
        </w:rPr>
        <w:t xml:space="preserve"> баллов.</w:t>
      </w:r>
    </w:p>
    <w:p w:rsidR="00AA0766" w:rsidRPr="005C6DBE" w:rsidRDefault="00AA0766" w:rsidP="007B2082">
      <w:pPr>
        <w:rPr>
          <w:sz w:val="28"/>
          <w:szCs w:val="28"/>
        </w:rPr>
      </w:pPr>
      <w:r w:rsidRPr="005C6DBE">
        <w:rPr>
          <w:sz w:val="28"/>
          <w:szCs w:val="28"/>
        </w:rPr>
        <w:t>1. Выполнить моделирование</w:t>
      </w:r>
    </w:p>
    <w:p w:rsidR="00AA0766" w:rsidRPr="005C6DBE" w:rsidRDefault="00AA0766" w:rsidP="007B2082">
      <w:pPr>
        <w:rPr>
          <w:b/>
          <w:sz w:val="28"/>
          <w:szCs w:val="28"/>
        </w:rPr>
      </w:pPr>
      <w:r w:rsidRPr="005C6DBE">
        <w:rPr>
          <w:b/>
          <w:noProof/>
          <w:sz w:val="28"/>
          <w:szCs w:val="28"/>
        </w:rPr>
        <w:pict>
          <v:shape id="_x0000_i1027" type="#_x0000_t75" style="width:380.25pt;height:172.5pt;visibility:visible">
            <v:imagedata r:id="rId8" o:title="" croptop="18897f" cropbottom="23913f" cropleft="8304f" blacklevel="-3277f"/>
          </v:shape>
        </w:pict>
      </w:r>
    </w:p>
    <w:p w:rsidR="00AA0766" w:rsidRPr="005C6DBE" w:rsidRDefault="00AA0766" w:rsidP="007B2082">
      <w:pPr>
        <w:rPr>
          <w:b/>
          <w:sz w:val="28"/>
          <w:szCs w:val="28"/>
        </w:rPr>
      </w:pPr>
      <w:r w:rsidRPr="005C6DBE">
        <w:rPr>
          <w:sz w:val="28"/>
          <w:szCs w:val="28"/>
        </w:rPr>
        <w:t xml:space="preserve">2. Обработать прорезную петлю ручными петельными стежками длиной </w:t>
      </w:r>
      <w:smartTag w:uri="urn:schemas-microsoft-com:office:smarttags" w:element="metricconverter">
        <w:smartTagPr>
          <w:attr w:name="ProductID" w:val="15 мм"/>
        </w:smartTagPr>
        <w:r w:rsidRPr="005C6DBE">
          <w:rPr>
            <w:sz w:val="28"/>
            <w:szCs w:val="28"/>
          </w:rPr>
          <w:t>15 мм</w:t>
        </w:r>
      </w:smartTag>
      <w:r w:rsidRPr="005C6DBE">
        <w:rPr>
          <w:sz w:val="28"/>
          <w:szCs w:val="28"/>
        </w:rPr>
        <w:t>.</w:t>
      </w:r>
    </w:p>
    <w:p w:rsidR="00AA0766" w:rsidRPr="005C6DBE" w:rsidRDefault="00AA0766" w:rsidP="00A76B88">
      <w:pPr>
        <w:rPr>
          <w:sz w:val="28"/>
          <w:szCs w:val="28"/>
        </w:rPr>
      </w:pPr>
      <w:bookmarkStart w:id="0" w:name="_GoBack"/>
      <w:bookmarkEnd w:id="0"/>
    </w:p>
    <w:p w:rsidR="00AA0766" w:rsidRDefault="00AA0766" w:rsidP="00A76B88">
      <w:pPr>
        <w:tabs>
          <w:tab w:val="left" w:pos="2505"/>
        </w:tabs>
        <w:rPr>
          <w:b/>
          <w:sz w:val="28"/>
          <w:szCs w:val="28"/>
        </w:rPr>
      </w:pPr>
      <w:r w:rsidRPr="005C6DBE">
        <w:rPr>
          <w:b/>
          <w:sz w:val="28"/>
          <w:szCs w:val="28"/>
        </w:rPr>
        <w:t xml:space="preserve">Проект 50 баллов. </w:t>
      </w:r>
    </w:p>
    <w:p w:rsidR="00AA0766" w:rsidRDefault="00AA0766" w:rsidP="00A76B88">
      <w:pPr>
        <w:tabs>
          <w:tab w:val="left" w:pos="2505"/>
        </w:tabs>
        <w:rPr>
          <w:b/>
          <w:sz w:val="28"/>
          <w:szCs w:val="28"/>
        </w:rPr>
      </w:pPr>
    </w:p>
    <w:p w:rsidR="00AA0766" w:rsidRPr="005C6DBE" w:rsidRDefault="00AA0766" w:rsidP="00A76B88">
      <w:pPr>
        <w:tabs>
          <w:tab w:val="left" w:pos="2505"/>
        </w:tabs>
        <w:rPr>
          <w:b/>
          <w:sz w:val="28"/>
          <w:szCs w:val="28"/>
        </w:rPr>
      </w:pPr>
      <w:r w:rsidRPr="005C6DBE">
        <w:rPr>
          <w:b/>
          <w:sz w:val="28"/>
          <w:szCs w:val="28"/>
        </w:rPr>
        <w:t>Итого 1</w:t>
      </w:r>
      <w:r>
        <w:rPr>
          <w:b/>
          <w:sz w:val="28"/>
          <w:szCs w:val="28"/>
        </w:rPr>
        <w:t>00</w:t>
      </w:r>
      <w:r w:rsidRPr="005C6DBE">
        <w:rPr>
          <w:b/>
          <w:sz w:val="28"/>
          <w:szCs w:val="28"/>
        </w:rPr>
        <w:t xml:space="preserve"> баллов.</w:t>
      </w:r>
    </w:p>
    <w:sectPr w:rsidR="00AA0766" w:rsidRPr="005C6DBE" w:rsidSect="00E371A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E7221"/>
    <w:multiLevelType w:val="hybridMultilevel"/>
    <w:tmpl w:val="41861E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71AF"/>
    <w:rsid w:val="0004041F"/>
    <w:rsid w:val="000C0182"/>
    <w:rsid w:val="000F7375"/>
    <w:rsid w:val="0025191A"/>
    <w:rsid w:val="00262145"/>
    <w:rsid w:val="002A2844"/>
    <w:rsid w:val="002A7405"/>
    <w:rsid w:val="002C0F18"/>
    <w:rsid w:val="002D02E2"/>
    <w:rsid w:val="002F6B61"/>
    <w:rsid w:val="003416FD"/>
    <w:rsid w:val="00342EC6"/>
    <w:rsid w:val="00364EEF"/>
    <w:rsid w:val="003920F0"/>
    <w:rsid w:val="004014E9"/>
    <w:rsid w:val="004516DA"/>
    <w:rsid w:val="004B7258"/>
    <w:rsid w:val="004C5B61"/>
    <w:rsid w:val="00574A1A"/>
    <w:rsid w:val="00574D1E"/>
    <w:rsid w:val="005C6DBE"/>
    <w:rsid w:val="005F2D9A"/>
    <w:rsid w:val="006231B3"/>
    <w:rsid w:val="0066248F"/>
    <w:rsid w:val="006C5B23"/>
    <w:rsid w:val="00765F1A"/>
    <w:rsid w:val="007B0646"/>
    <w:rsid w:val="007B2082"/>
    <w:rsid w:val="0082164A"/>
    <w:rsid w:val="008246AB"/>
    <w:rsid w:val="008767FD"/>
    <w:rsid w:val="0088266C"/>
    <w:rsid w:val="00896B6E"/>
    <w:rsid w:val="00997944"/>
    <w:rsid w:val="00A24D88"/>
    <w:rsid w:val="00A76B88"/>
    <w:rsid w:val="00AA0766"/>
    <w:rsid w:val="00AF29AE"/>
    <w:rsid w:val="00B23267"/>
    <w:rsid w:val="00B73016"/>
    <w:rsid w:val="00B90F80"/>
    <w:rsid w:val="00B92D6F"/>
    <w:rsid w:val="00BC0F08"/>
    <w:rsid w:val="00BD2B93"/>
    <w:rsid w:val="00BE25AB"/>
    <w:rsid w:val="00C4352A"/>
    <w:rsid w:val="00C55324"/>
    <w:rsid w:val="00CC077D"/>
    <w:rsid w:val="00CE67BC"/>
    <w:rsid w:val="00D23A9B"/>
    <w:rsid w:val="00D252FD"/>
    <w:rsid w:val="00D463AD"/>
    <w:rsid w:val="00E35F3B"/>
    <w:rsid w:val="00E371AF"/>
    <w:rsid w:val="00E45364"/>
    <w:rsid w:val="00E5352D"/>
    <w:rsid w:val="00E618C2"/>
    <w:rsid w:val="00EA1CF8"/>
    <w:rsid w:val="00EA78C0"/>
    <w:rsid w:val="00ED5C50"/>
    <w:rsid w:val="00F04247"/>
    <w:rsid w:val="00F15F6E"/>
    <w:rsid w:val="00F2794F"/>
    <w:rsid w:val="00F9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1A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6214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62145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customStyle="1" w:styleId="Style1">
    <w:name w:val="Style1"/>
    <w:basedOn w:val="Normal"/>
    <w:uiPriority w:val="99"/>
    <w:rsid w:val="00B23267"/>
    <w:pPr>
      <w:widowControl w:val="0"/>
      <w:autoSpaceDE w:val="0"/>
      <w:autoSpaceDN w:val="0"/>
      <w:adjustRightInd w:val="0"/>
      <w:spacing w:line="226" w:lineRule="exact"/>
      <w:ind w:firstLine="329"/>
      <w:jc w:val="both"/>
    </w:pPr>
    <w:rPr>
      <w:rFonts w:ascii="Microsoft Sans Serif" w:hAnsi="Microsoft Sans Serif" w:cs="Microsoft Sans Serif"/>
    </w:rPr>
  </w:style>
  <w:style w:type="paragraph" w:customStyle="1" w:styleId="Style2">
    <w:name w:val="Style2"/>
    <w:basedOn w:val="Normal"/>
    <w:uiPriority w:val="99"/>
    <w:rsid w:val="00B23267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Microsoft Sans Serif" w:hAnsi="Microsoft Sans Serif" w:cs="Microsoft Sans Serif"/>
    </w:rPr>
  </w:style>
  <w:style w:type="character" w:customStyle="1" w:styleId="FontStyle13">
    <w:name w:val="Font Style13"/>
    <w:basedOn w:val="DefaultParagraphFont"/>
    <w:uiPriority w:val="99"/>
    <w:rsid w:val="00B23267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262145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62145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621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2145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semiHidden/>
    <w:rsid w:val="003416F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62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3</Pages>
  <Words>655</Words>
  <Characters>3736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51</cp:revision>
  <dcterms:created xsi:type="dcterms:W3CDTF">2016-09-09T14:38:00Z</dcterms:created>
  <dcterms:modified xsi:type="dcterms:W3CDTF">2020-10-01T11:11:00Z</dcterms:modified>
</cp:coreProperties>
</file>